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306EB595" w14:textId="278BEEF5" w:rsidR="00636F4D"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767034">
              <w:rPr>
                <w:rFonts w:ascii="Arial" w:hAnsi="Arial" w:cs="Arial"/>
                <w:b/>
                <w:spacing w:val="-1"/>
                <w:sz w:val="22"/>
                <w:szCs w:val="22"/>
              </w:rPr>
              <w:t xml:space="preserve">74-26 (200) </w:t>
            </w:r>
            <w:r w:rsidR="00636F4D" w:rsidRPr="00636F4D">
              <w:rPr>
                <w:rFonts w:ascii="Arial" w:hAnsi="Arial" w:cs="Arial"/>
                <w:b/>
                <w:spacing w:val="-1"/>
                <w:sz w:val="22"/>
                <w:szCs w:val="22"/>
              </w:rPr>
              <w:t>VE-334 Malerarbeiten</w:t>
            </w:r>
          </w:p>
          <w:p w14:paraId="178FBBED" w14:textId="74108E95" w:rsidR="00847A71" w:rsidRPr="00EA19ED" w:rsidRDefault="000B2940" w:rsidP="00BE10ED">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636F4D">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767034"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767034"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767034"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767034"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767034"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99D11" w14:textId="77777777" w:rsidR="000B662F" w:rsidRDefault="000B662F">
      <w:r>
        <w:separator/>
      </w:r>
    </w:p>
  </w:endnote>
  <w:endnote w:type="continuationSeparator" w:id="0">
    <w:p w14:paraId="5359344C" w14:textId="77777777" w:rsidR="000B662F" w:rsidRDefault="000B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EEE1" w14:textId="77777777" w:rsidR="000B662F" w:rsidRDefault="000B662F">
      <w:r>
        <w:separator/>
      </w:r>
    </w:p>
  </w:footnote>
  <w:footnote w:type="continuationSeparator" w:id="0">
    <w:p w14:paraId="5E1078D9" w14:textId="77777777" w:rsidR="000B662F" w:rsidRDefault="000B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4"/>
  </w:num>
  <w:num w:numId="4">
    <w:abstractNumId w:val="16"/>
  </w:num>
  <w:num w:numId="5">
    <w:abstractNumId w:val="3"/>
  </w:num>
  <w:num w:numId="6">
    <w:abstractNumId w:val="5"/>
  </w:num>
  <w:num w:numId="7">
    <w:abstractNumId w:val="17"/>
  </w:num>
  <w:num w:numId="8">
    <w:abstractNumId w:val="13"/>
  </w:num>
  <w:num w:numId="9">
    <w:abstractNumId w:val="12"/>
  </w:num>
  <w:num w:numId="10">
    <w:abstractNumId w:val="9"/>
  </w:num>
  <w:num w:numId="11">
    <w:abstractNumId w:val="1"/>
  </w:num>
  <w:num w:numId="12">
    <w:abstractNumId w:val="10"/>
  </w:num>
  <w:num w:numId="13">
    <w:abstractNumId w:val="2"/>
  </w:num>
  <w:num w:numId="14">
    <w:abstractNumId w:val="15"/>
  </w:num>
  <w:num w:numId="15">
    <w:abstractNumId w:val="11"/>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67034"/>
    <w:rsid w:val="00783B5F"/>
    <w:rsid w:val="00791041"/>
    <w:rsid w:val="007953C1"/>
    <w:rsid w:val="007A3C9E"/>
    <w:rsid w:val="007A5DE3"/>
    <w:rsid w:val="007B3D3E"/>
    <w:rsid w:val="007B4FD1"/>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583EA4"/>
    <w:rsid w:val="005C5EF0"/>
    <w:rsid w:val="005D693B"/>
    <w:rsid w:val="009D2E99"/>
    <w:rsid w:val="00A12026"/>
    <w:rsid w:val="00B257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547</Words>
  <Characters>3449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40</cp:revision>
  <cp:lastPrinted>2016-10-28T11:14:00Z</cp:lastPrinted>
  <dcterms:created xsi:type="dcterms:W3CDTF">2016-11-24T15:29:00Z</dcterms:created>
  <dcterms:modified xsi:type="dcterms:W3CDTF">2026-06-01T10:37:00Z</dcterms:modified>
</cp:coreProperties>
</file>